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F789D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STOPYNDEN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fl.1447)</w:t>
      </w:r>
    </w:p>
    <w:p w14:paraId="2FA3284E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214E0930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</w:p>
    <w:p w14:paraId="49C3298A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</w:p>
    <w:p w14:paraId="5F1D6853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>He made his Will.</w:t>
      </w:r>
    </w:p>
    <w:p w14:paraId="06382627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331C4C28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</w:p>
    <w:p w14:paraId="5FA277E4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</w:p>
    <w:p w14:paraId="76DE4C1A" w14:textId="77777777" w:rsidR="000012DC" w:rsidRDefault="000012DC" w:rsidP="000012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July 2022</w:t>
      </w:r>
    </w:p>
    <w:p w14:paraId="03C682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BEB" w14:textId="77777777" w:rsidR="000012DC" w:rsidRDefault="000012DC" w:rsidP="009139A6">
      <w:r>
        <w:separator/>
      </w:r>
    </w:p>
  </w:endnote>
  <w:endnote w:type="continuationSeparator" w:id="0">
    <w:p w14:paraId="7132A564" w14:textId="77777777" w:rsidR="000012DC" w:rsidRDefault="000012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9E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A3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9A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F770" w14:textId="77777777" w:rsidR="000012DC" w:rsidRDefault="000012DC" w:rsidP="009139A6">
      <w:r>
        <w:separator/>
      </w:r>
    </w:p>
  </w:footnote>
  <w:footnote w:type="continuationSeparator" w:id="0">
    <w:p w14:paraId="5E06C243" w14:textId="77777777" w:rsidR="000012DC" w:rsidRDefault="000012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F87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78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6C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DC"/>
    <w:rsid w:val="000012D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39D7A"/>
  <w15:chartTrackingRefBased/>
  <w15:docId w15:val="{B3D61B88-46E6-490B-A644-EA2F14F9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1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2022-10-25T16:05:00Z</dcterms:created>
  <dcterms:modified xsi:type="dcterms:W3CDTF">2022-10-25T16:05:00Z</dcterms:modified>
</cp:coreProperties>
</file>